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DB6FD" w14:textId="77777777" w:rsidR="008853D4" w:rsidRDefault="008853D4" w:rsidP="008853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BAYARD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14:paraId="6CC208B6" w14:textId="77777777" w:rsidR="008853D4" w:rsidRDefault="008853D4" w:rsidP="008853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Pontefract</w:t>
      </w:r>
      <w:proofErr w:type="spellEnd"/>
      <w:r>
        <w:rPr>
          <w:rFonts w:ascii="Times New Roman" w:hAnsi="Times New Roman" w:cs="Times New Roman"/>
          <w:sz w:val="24"/>
          <w:szCs w:val="24"/>
        </w:rPr>
        <w:t>. Barker.</w:t>
      </w:r>
    </w:p>
    <w:p w14:paraId="6AD5113F" w14:textId="77777777" w:rsidR="008853D4" w:rsidRDefault="008853D4" w:rsidP="008853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B0383B8" w14:textId="77777777" w:rsidR="008853D4" w:rsidRDefault="008853D4" w:rsidP="008853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0E0D7A1" w14:textId="77777777" w:rsidR="008853D4" w:rsidRDefault="008853D4" w:rsidP="008853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1425</w:t>
      </w:r>
      <w:r>
        <w:rPr>
          <w:rFonts w:ascii="Times New Roman" w:hAnsi="Times New Roman" w:cs="Times New Roman"/>
          <w:sz w:val="24"/>
          <w:szCs w:val="24"/>
        </w:rPr>
        <w:tab/>
        <w:t xml:space="preserve">Joan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Skypwyth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Ferrybridge(q.v.), as the executrix of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Skypwyth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14:paraId="6CBCEE4A" w14:textId="77777777" w:rsidR="008853D4" w:rsidRDefault="008853D4" w:rsidP="008853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brought a plaint of debt against him and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Cotiller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Ferry </w:t>
      </w:r>
      <w:proofErr w:type="spellStart"/>
      <w:r>
        <w:rPr>
          <w:rFonts w:ascii="Times New Roman" w:hAnsi="Times New Roman" w:cs="Times New Roman"/>
          <w:sz w:val="24"/>
          <w:szCs w:val="24"/>
        </w:rPr>
        <w:t>Fryston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270E6C91" w14:textId="77777777" w:rsidR="008853D4" w:rsidRDefault="008853D4" w:rsidP="008853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1D2FD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http://aalt.law.uh.edu/Indices/CP40Indices/CP40no647/CP40no647Pl.htm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F67CEDD" w14:textId="77777777" w:rsidR="008853D4" w:rsidRDefault="008853D4" w:rsidP="008853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7C77EC77" w14:textId="77777777" w:rsidR="008853D4" w:rsidRDefault="008853D4" w:rsidP="008853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FB79EEC" w14:textId="77777777" w:rsidR="008853D4" w:rsidRDefault="008853D4" w:rsidP="008853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July 2022</w:t>
      </w:r>
    </w:p>
    <w:p w14:paraId="2282BA9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E1502" w14:textId="77777777" w:rsidR="008853D4" w:rsidRDefault="008853D4" w:rsidP="009139A6">
      <w:r>
        <w:separator/>
      </w:r>
    </w:p>
  </w:endnote>
  <w:endnote w:type="continuationSeparator" w:id="0">
    <w:p w14:paraId="2E931DDF" w14:textId="77777777" w:rsidR="008853D4" w:rsidRDefault="008853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E5D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8180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B9F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C6DB3" w14:textId="77777777" w:rsidR="008853D4" w:rsidRDefault="008853D4" w:rsidP="009139A6">
      <w:r>
        <w:separator/>
      </w:r>
    </w:p>
  </w:footnote>
  <w:footnote w:type="continuationSeparator" w:id="0">
    <w:p w14:paraId="634732A5" w14:textId="77777777" w:rsidR="008853D4" w:rsidRDefault="008853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F21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AAED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582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3D4"/>
    <w:rsid w:val="000666E0"/>
    <w:rsid w:val="002510B7"/>
    <w:rsid w:val="005C130B"/>
    <w:rsid w:val="00826F5C"/>
    <w:rsid w:val="008853D4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69B7B"/>
  <w15:chartTrackingRefBased/>
  <w15:docId w15:val="{5255E348-1F6E-4F80-8C90-C228D27DF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853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2022-07-16T16:34:00Z</dcterms:created>
  <dcterms:modified xsi:type="dcterms:W3CDTF">2022-07-16T16:35:00Z</dcterms:modified>
</cp:coreProperties>
</file>